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3C66B1" w14:textId="77777777" w:rsidR="00311A59" w:rsidRDefault="00311A59" w:rsidP="00311A5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Edmund OLDEHALLE</w:t>
      </w:r>
      <w:r>
        <w:rPr>
          <w:rFonts w:ascii="Times New Roman" w:hAnsi="Times New Roman" w:cs="Times New Roman"/>
          <w:sz w:val="24"/>
          <w:szCs w:val="24"/>
        </w:rPr>
        <w:t xml:space="preserve">       (fl.1401)</w:t>
      </w:r>
    </w:p>
    <w:p w14:paraId="393C7D0D" w14:textId="77777777" w:rsidR="00311A59" w:rsidRDefault="00311A59" w:rsidP="00311A5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0963303" w14:textId="77777777" w:rsidR="00311A59" w:rsidRDefault="00311A59" w:rsidP="00311A5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D2FEB61" w14:textId="77777777" w:rsidR="00311A59" w:rsidRDefault="00311A59" w:rsidP="00311A5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8 Nov.1401</w:t>
      </w:r>
      <w:r>
        <w:rPr>
          <w:rFonts w:ascii="Times New Roman" w:hAnsi="Times New Roman" w:cs="Times New Roman"/>
          <w:sz w:val="24"/>
          <w:szCs w:val="24"/>
        </w:rPr>
        <w:tab/>
        <w:t>He was appointed Sheriff of Norfolk and Suffolk.</w:t>
      </w:r>
    </w:p>
    <w:p w14:paraId="3265DAA8" w14:textId="16C2E474" w:rsidR="00311A59" w:rsidRDefault="00311A59" w:rsidP="00311A5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(C.F.R. 1399-1401 p.143)</w:t>
      </w:r>
    </w:p>
    <w:p w14:paraId="4B271172" w14:textId="77777777" w:rsidR="007B228C" w:rsidRDefault="007B228C" w:rsidP="007B228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Feb.1407</w:t>
      </w:r>
      <w:r>
        <w:rPr>
          <w:rFonts w:ascii="Times New Roman" w:hAnsi="Times New Roman" w:cs="Times New Roman"/>
          <w:sz w:val="24"/>
          <w:szCs w:val="24"/>
        </w:rPr>
        <w:tab/>
        <w:t>He and John Horkesle(q.v.) were commissioned to collect in person in the</w:t>
      </w:r>
    </w:p>
    <w:p w14:paraId="36B5808C" w14:textId="26658296" w:rsidR="007B228C" w:rsidRDefault="007B228C" w:rsidP="007B228C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port of Ipswich and adjacent ports and places, the subsidy granted to the King at the last Parliament.    (C.F.R. 1405-13 p.69)</w:t>
      </w:r>
    </w:p>
    <w:p w14:paraId="6C115957" w14:textId="77777777" w:rsidR="007B228C" w:rsidRDefault="007B228C" w:rsidP="007B228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Feb.1407</w:t>
      </w:r>
      <w:r>
        <w:rPr>
          <w:rFonts w:ascii="Times New Roman" w:hAnsi="Times New Roman" w:cs="Times New Roman"/>
          <w:sz w:val="24"/>
          <w:szCs w:val="24"/>
        </w:rPr>
        <w:tab/>
        <w:t>He and John Horkesle(q.v.) were commissioned to levy and collect in person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the customs in the port of Ipswich and adjacent ports and places.</w:t>
      </w:r>
    </w:p>
    <w:p w14:paraId="709D60AE" w14:textId="77777777" w:rsidR="007B228C" w:rsidRDefault="007B228C" w:rsidP="007B228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(C.F.R. 1405-13 p.72)</w:t>
      </w:r>
    </w:p>
    <w:p w14:paraId="416ABBDA" w14:textId="77777777" w:rsidR="007B228C" w:rsidRDefault="007B228C" w:rsidP="007B228C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</w:p>
    <w:p w14:paraId="4DC2F468" w14:textId="77777777" w:rsidR="007B228C" w:rsidRDefault="007B228C" w:rsidP="00311A5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8822099" w14:textId="77777777" w:rsidR="00311A59" w:rsidRDefault="00311A59" w:rsidP="00311A5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3293E97" w14:textId="77777777" w:rsidR="00311A59" w:rsidRDefault="00311A59" w:rsidP="00311A5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052D263" w14:textId="1F4F70F6" w:rsidR="00311A59" w:rsidRDefault="00311A59" w:rsidP="00311A5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May 2021</w:t>
      </w:r>
    </w:p>
    <w:p w14:paraId="45AD573F" w14:textId="4FE80B43" w:rsidR="007B228C" w:rsidRDefault="007B228C" w:rsidP="00311A5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 October 2022</w:t>
      </w:r>
    </w:p>
    <w:p w14:paraId="598FD77B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6003A4" w14:textId="77777777" w:rsidR="00311A59" w:rsidRDefault="00311A59" w:rsidP="009139A6">
      <w:r>
        <w:separator/>
      </w:r>
    </w:p>
  </w:endnote>
  <w:endnote w:type="continuationSeparator" w:id="0">
    <w:p w14:paraId="3F323D6A" w14:textId="77777777" w:rsidR="00311A59" w:rsidRDefault="00311A5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25610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B2AA41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F65AB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4A664B" w14:textId="77777777" w:rsidR="00311A59" w:rsidRDefault="00311A59" w:rsidP="009139A6">
      <w:r>
        <w:separator/>
      </w:r>
    </w:p>
  </w:footnote>
  <w:footnote w:type="continuationSeparator" w:id="0">
    <w:p w14:paraId="38DDED1D" w14:textId="77777777" w:rsidR="00311A59" w:rsidRDefault="00311A5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E4625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F711D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50F05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1A59"/>
    <w:rsid w:val="000666E0"/>
    <w:rsid w:val="002510B7"/>
    <w:rsid w:val="00311A59"/>
    <w:rsid w:val="005C130B"/>
    <w:rsid w:val="007B228C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04993B"/>
  <w15:chartTrackingRefBased/>
  <w15:docId w15:val="{FD5AD4F8-5C53-405C-8974-AE163174E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81</Words>
  <Characters>468</Characters>
  <Application>Microsoft Office Word</Application>
  <DocSecurity>0</DocSecurity>
  <Lines>3</Lines>
  <Paragraphs>1</Paragraphs>
  <ScaleCrop>false</ScaleCrop>
  <Company/>
  <LinksUpToDate>false</LinksUpToDate>
  <CharactersWithSpaces>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2021-05-29T11:37:00Z</dcterms:created>
  <dcterms:modified xsi:type="dcterms:W3CDTF">2022-10-21T08:26:00Z</dcterms:modified>
</cp:coreProperties>
</file>